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048" w:rsidRPr="005878B5" w:rsidRDefault="00AD1048">
      <w:pPr>
        <w:pStyle w:val="Heading1"/>
      </w:pPr>
      <w:r w:rsidRPr="005878B5">
        <w:t>Dunavecse Város Önkormányzatának Képviselő-Testülete</w:t>
      </w:r>
    </w:p>
    <w:p w:rsidR="00AD1048" w:rsidRPr="005878B5" w:rsidRDefault="00AD1048"/>
    <w:p w:rsidR="00AD1048" w:rsidRPr="005878B5" w:rsidRDefault="00AD1048">
      <w:r>
        <w:t>243-2/2023</w:t>
      </w:r>
      <w:r w:rsidRPr="005878B5">
        <w:t xml:space="preserve">. </w:t>
      </w:r>
    </w:p>
    <w:p w:rsidR="00AD1048" w:rsidRPr="003A440C" w:rsidRDefault="00AD1048" w:rsidP="003A440C">
      <w:pPr>
        <w:pStyle w:val="Heading2"/>
        <w:rPr>
          <w:bCs/>
          <w:szCs w:val="24"/>
        </w:rPr>
      </w:pPr>
      <w:r w:rsidRPr="005878B5">
        <w:t>K I V O N A T</w:t>
      </w:r>
    </w:p>
    <w:p w:rsidR="00AD1048" w:rsidRPr="005878B5" w:rsidRDefault="00AD1048">
      <w:pPr>
        <w:jc w:val="center"/>
        <w:rPr>
          <w:b/>
          <w:bCs/>
          <w:u w:val="single"/>
        </w:rPr>
      </w:pPr>
    </w:p>
    <w:p w:rsidR="00AD1048" w:rsidRPr="005878B5" w:rsidRDefault="00AD1048">
      <w:pPr>
        <w:jc w:val="center"/>
      </w:pPr>
      <w:r w:rsidRPr="005878B5">
        <w:t>A képviselő-testül</w:t>
      </w:r>
      <w:r>
        <w:t xml:space="preserve">et 2023. február 22-i </w:t>
      </w:r>
      <w:r w:rsidRPr="005878B5">
        <w:t>ülésének</w:t>
      </w:r>
      <w:r>
        <w:t xml:space="preserve"> </w:t>
      </w:r>
      <w:r w:rsidRPr="005878B5">
        <w:t>jegyzőkönyvéből</w:t>
      </w:r>
    </w:p>
    <w:p w:rsidR="00AD1048" w:rsidRDefault="00AD1048" w:rsidP="00F20808">
      <w:pPr>
        <w:jc w:val="center"/>
        <w:rPr>
          <w:b/>
          <w:bCs/>
          <w:color w:val="333333"/>
          <w:u w:val="single"/>
        </w:rPr>
      </w:pPr>
    </w:p>
    <w:p w:rsidR="00AD1048" w:rsidRDefault="00AD1048" w:rsidP="00F20808">
      <w:pPr>
        <w:jc w:val="center"/>
        <w:rPr>
          <w:b/>
          <w:sz w:val="22"/>
          <w:szCs w:val="22"/>
          <w:u w:val="single"/>
        </w:rPr>
      </w:pPr>
    </w:p>
    <w:p w:rsidR="00AD1048" w:rsidRPr="00DA029A" w:rsidRDefault="00AD1048" w:rsidP="002219C1">
      <w:pPr>
        <w:jc w:val="both"/>
        <w:rPr>
          <w:b/>
          <w:u w:val="single"/>
        </w:rPr>
      </w:pPr>
      <w:r>
        <w:rPr>
          <w:b/>
          <w:u w:val="single"/>
        </w:rPr>
        <w:t>39/2023</w:t>
      </w:r>
      <w:r w:rsidRPr="00DA029A">
        <w:rPr>
          <w:b/>
          <w:u w:val="single"/>
        </w:rPr>
        <w:t>. (</w:t>
      </w:r>
      <w:r>
        <w:rPr>
          <w:b/>
          <w:u w:val="single"/>
        </w:rPr>
        <w:t>II.22</w:t>
      </w:r>
      <w:r w:rsidRPr="00DA029A">
        <w:rPr>
          <w:b/>
          <w:u w:val="single"/>
        </w:rPr>
        <w:t>.) Kt. h.</w:t>
      </w:r>
    </w:p>
    <w:p w:rsidR="00AD1048" w:rsidRPr="00DA029A" w:rsidRDefault="00AD1048" w:rsidP="002219C1">
      <w:pPr>
        <w:jc w:val="both"/>
      </w:pPr>
      <w:r w:rsidRPr="00DA029A">
        <w:t xml:space="preserve">Dunavecsei Római Katolikus Templomért </w:t>
      </w:r>
    </w:p>
    <w:p w:rsidR="00AD1048" w:rsidRPr="00DA029A" w:rsidRDefault="00AD1048" w:rsidP="002219C1">
      <w:pPr>
        <w:jc w:val="both"/>
      </w:pPr>
      <w:r w:rsidRPr="00DA029A">
        <w:t>Alapítvány támogatása</w:t>
      </w:r>
    </w:p>
    <w:p w:rsidR="00AD1048" w:rsidRPr="00DA029A" w:rsidRDefault="00AD1048" w:rsidP="002219C1">
      <w:pPr>
        <w:jc w:val="both"/>
        <w:rPr>
          <w:b/>
          <w:u w:val="single"/>
        </w:rPr>
      </w:pPr>
      <w:r w:rsidRPr="00DA029A">
        <w:tab/>
      </w:r>
      <w:r w:rsidRPr="00DA029A">
        <w:tab/>
      </w:r>
      <w:r w:rsidRPr="00DA029A">
        <w:tab/>
      </w:r>
      <w:r w:rsidRPr="00DA029A">
        <w:tab/>
      </w:r>
      <w:r w:rsidRPr="00DA029A">
        <w:tab/>
      </w:r>
      <w:r w:rsidRPr="00DA029A">
        <w:tab/>
      </w:r>
      <w:r w:rsidRPr="00DA029A">
        <w:tab/>
      </w:r>
      <w:r w:rsidRPr="00DA029A">
        <w:tab/>
      </w:r>
      <w:r w:rsidRPr="00DA029A">
        <w:tab/>
      </w:r>
      <w:r w:rsidRPr="00DA029A">
        <w:tab/>
      </w:r>
      <w:r w:rsidRPr="00DA029A">
        <w:rPr>
          <w:b/>
          <w:u w:val="single"/>
        </w:rPr>
        <w:t>H a t á r o z a t</w:t>
      </w:r>
    </w:p>
    <w:p w:rsidR="00AD1048" w:rsidRPr="00DA029A" w:rsidRDefault="00AD1048" w:rsidP="002219C1">
      <w:pPr>
        <w:jc w:val="both"/>
      </w:pPr>
    </w:p>
    <w:p w:rsidR="00AD1048" w:rsidRPr="00DA029A" w:rsidRDefault="00AD1048" w:rsidP="002219C1">
      <w:pPr>
        <w:jc w:val="both"/>
      </w:pPr>
    </w:p>
    <w:p w:rsidR="00AD1048" w:rsidRDefault="00AD1048" w:rsidP="002219C1">
      <w:pPr>
        <w:jc w:val="both"/>
      </w:pPr>
      <w:r>
        <w:t>1./ Dunavecse Város Önkormányzata Képviselő-</w:t>
      </w:r>
      <w:r w:rsidRPr="00DA029A">
        <w:t>testület</w:t>
      </w:r>
      <w:r>
        <w:t>e</w:t>
      </w:r>
      <w:r w:rsidRPr="00DA029A">
        <w:t xml:space="preserve"> </w:t>
      </w:r>
      <w:r w:rsidRPr="00366A6D">
        <w:t>megtárgyalta a Római Katolikus Templomért Ala</w:t>
      </w:r>
      <w:r>
        <w:t>pítvány támogatási kérelmét és úgy határoz, hogy az idei évben nem támogatja.</w:t>
      </w:r>
    </w:p>
    <w:p w:rsidR="00AD1048" w:rsidRPr="00366A6D" w:rsidRDefault="00AD1048" w:rsidP="002219C1">
      <w:pPr>
        <w:jc w:val="both"/>
      </w:pPr>
    </w:p>
    <w:p w:rsidR="00AD1048" w:rsidRPr="00DA029A" w:rsidRDefault="00AD1048" w:rsidP="002219C1">
      <w:pPr>
        <w:jc w:val="both"/>
      </w:pPr>
      <w:r>
        <w:t>2</w:t>
      </w:r>
      <w:r w:rsidRPr="00DA029A">
        <w:t>./ A testület határozatáról értesül:</w:t>
      </w:r>
    </w:p>
    <w:p w:rsidR="00AD1048" w:rsidRPr="00DA029A" w:rsidRDefault="00AD1048" w:rsidP="002219C1">
      <w:pPr>
        <w:jc w:val="both"/>
      </w:pPr>
      <w:r w:rsidRPr="00DA029A">
        <w:t xml:space="preserve">    -  „Dunavecsei Római Katolikus Templomért” Alapítvány  Dunavecse</w:t>
      </w:r>
    </w:p>
    <w:p w:rsidR="00AD1048" w:rsidRPr="00DA029A" w:rsidRDefault="00AD1048" w:rsidP="002219C1">
      <w:pPr>
        <w:jc w:val="both"/>
      </w:pPr>
      <w:r w:rsidRPr="00DA029A">
        <w:t xml:space="preserve"> </w:t>
      </w:r>
      <w:r>
        <w:t xml:space="preserve">   -  Vörös Sándor polgármester</w:t>
      </w:r>
      <w:r w:rsidRPr="00DA029A">
        <w:t xml:space="preserve"> </w:t>
      </w:r>
    </w:p>
    <w:p w:rsidR="00AD1048" w:rsidRPr="00DA029A" w:rsidRDefault="00AD1048" w:rsidP="002219C1">
      <w:pPr>
        <w:jc w:val="both"/>
      </w:pPr>
      <w:r w:rsidRPr="00DA029A">
        <w:t xml:space="preserve">    -  Nagy Erzsébet jegyző </w:t>
      </w:r>
    </w:p>
    <w:p w:rsidR="00AD1048" w:rsidRPr="00DA029A" w:rsidRDefault="00AD1048" w:rsidP="002219C1">
      <w:pPr>
        <w:jc w:val="both"/>
      </w:pPr>
      <w:r w:rsidRPr="00DA029A">
        <w:t xml:space="preserve">    -  Ginál Róbert gazdálkodási csoportvezető </w:t>
      </w:r>
    </w:p>
    <w:p w:rsidR="00AD1048" w:rsidRDefault="00AD1048" w:rsidP="00F20808">
      <w:pPr>
        <w:jc w:val="center"/>
        <w:rPr>
          <w:b/>
          <w:sz w:val="22"/>
          <w:szCs w:val="22"/>
          <w:u w:val="single"/>
        </w:rPr>
      </w:pPr>
    </w:p>
    <w:p w:rsidR="00AD1048" w:rsidRPr="005878B5" w:rsidRDefault="00AD1048" w:rsidP="00F20808">
      <w:pPr>
        <w:jc w:val="center"/>
      </w:pPr>
      <w:r w:rsidRPr="005878B5">
        <w:t>Kmft.</w:t>
      </w:r>
    </w:p>
    <w:p w:rsidR="00AD1048" w:rsidRPr="005878B5" w:rsidRDefault="00AD1048" w:rsidP="009B09F6">
      <w:pPr>
        <w:jc w:val="center"/>
      </w:pPr>
    </w:p>
    <w:p w:rsidR="00AD1048" w:rsidRPr="005878B5" w:rsidRDefault="00AD1048">
      <w:r w:rsidRPr="005878B5">
        <w:t xml:space="preserve">           Vörös Sándor sk.</w:t>
      </w:r>
      <w:r w:rsidRPr="005878B5">
        <w:tab/>
      </w:r>
      <w:r w:rsidRPr="005878B5">
        <w:tab/>
      </w:r>
      <w:r w:rsidRPr="005878B5">
        <w:tab/>
      </w:r>
      <w:r w:rsidRPr="005878B5">
        <w:tab/>
      </w:r>
      <w:r w:rsidRPr="005878B5">
        <w:tab/>
      </w:r>
      <w:r w:rsidRPr="005878B5">
        <w:tab/>
        <w:t xml:space="preserve">           Nagy Erzsébet sk.</w:t>
      </w:r>
    </w:p>
    <w:p w:rsidR="00AD1048" w:rsidRPr="005878B5" w:rsidRDefault="00AD1048">
      <w:r w:rsidRPr="005878B5">
        <w:tab/>
        <w:t>polgármester</w:t>
      </w:r>
      <w:r w:rsidRPr="005878B5">
        <w:tab/>
      </w:r>
      <w:r w:rsidRPr="005878B5">
        <w:tab/>
      </w:r>
      <w:r w:rsidRPr="005878B5">
        <w:tab/>
      </w:r>
      <w:r w:rsidRPr="005878B5">
        <w:tab/>
      </w:r>
      <w:r w:rsidRPr="005878B5">
        <w:tab/>
      </w:r>
      <w:r w:rsidRPr="005878B5">
        <w:tab/>
        <w:t xml:space="preserve">                               jegyző</w:t>
      </w:r>
    </w:p>
    <w:p w:rsidR="00AD1048" w:rsidRPr="005878B5" w:rsidRDefault="00AD1048"/>
    <w:p w:rsidR="00AD1048" w:rsidRPr="005878B5" w:rsidRDefault="00AD1048" w:rsidP="001143ED">
      <w:pPr>
        <w:jc w:val="center"/>
      </w:pPr>
      <w:r w:rsidRPr="005878B5">
        <w:t>A kivonat hiteles:</w:t>
      </w:r>
    </w:p>
    <w:sectPr w:rsidR="00AD1048" w:rsidRPr="005878B5" w:rsidSect="00AD1048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048" w:rsidRDefault="00AD1048">
      <w:r>
        <w:separator/>
      </w:r>
    </w:p>
  </w:endnote>
  <w:endnote w:type="continuationSeparator" w:id="0">
    <w:p w:rsidR="00AD1048" w:rsidRDefault="00AD1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48" w:rsidRDefault="00AD10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1048" w:rsidRDefault="00AD10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048" w:rsidRDefault="00AD10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D1048" w:rsidRDefault="00AD10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048" w:rsidRDefault="00AD1048">
      <w:r>
        <w:separator/>
      </w:r>
    </w:p>
  </w:footnote>
  <w:footnote w:type="continuationSeparator" w:id="0">
    <w:p w:rsidR="00AD1048" w:rsidRDefault="00AD10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)"/>
      <w:lvlJc w:val="left"/>
      <w:pPr>
        <w:tabs>
          <w:tab w:val="num" w:pos="1770"/>
        </w:tabs>
        <w:ind w:left="1770" w:hanging="360"/>
      </w:pPr>
      <w:rPr>
        <w:rFonts w:cs="Times New Roman" w:hint="default"/>
      </w:rPr>
    </w:lvl>
  </w:abstractNum>
  <w:abstractNum w:abstractNumId="1">
    <w:nsid w:val="04D3481D"/>
    <w:multiLevelType w:val="hybridMultilevel"/>
    <w:tmpl w:val="7818A09C"/>
    <w:lvl w:ilvl="0" w:tplc="A798019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878A7"/>
    <w:multiLevelType w:val="hybridMultilevel"/>
    <w:tmpl w:val="A30686AA"/>
    <w:lvl w:ilvl="0" w:tplc="E3F2556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0844DF"/>
    <w:multiLevelType w:val="hybridMultilevel"/>
    <w:tmpl w:val="CC94D16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766A90"/>
    <w:multiLevelType w:val="hybridMultilevel"/>
    <w:tmpl w:val="032E6018"/>
    <w:lvl w:ilvl="0" w:tplc="EEF82B22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5">
    <w:nsid w:val="42847655"/>
    <w:multiLevelType w:val="hybridMultilevel"/>
    <w:tmpl w:val="C128D39A"/>
    <w:lvl w:ilvl="0" w:tplc="871833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E472DF"/>
    <w:multiLevelType w:val="hybridMultilevel"/>
    <w:tmpl w:val="C1382102"/>
    <w:lvl w:ilvl="0" w:tplc="E7AC2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A2E3E31"/>
    <w:multiLevelType w:val="hybridMultilevel"/>
    <w:tmpl w:val="691CF710"/>
    <w:lvl w:ilvl="0" w:tplc="871833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CF1748"/>
    <w:multiLevelType w:val="hybridMultilevel"/>
    <w:tmpl w:val="C3C2610A"/>
    <w:lvl w:ilvl="0" w:tplc="871833E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6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8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B3D"/>
    <w:rsid w:val="00002E69"/>
    <w:rsid w:val="00003580"/>
    <w:rsid w:val="00010C4D"/>
    <w:rsid w:val="00014C3A"/>
    <w:rsid w:val="00023634"/>
    <w:rsid w:val="00031AF6"/>
    <w:rsid w:val="0003658A"/>
    <w:rsid w:val="00045A1E"/>
    <w:rsid w:val="00047956"/>
    <w:rsid w:val="00063C81"/>
    <w:rsid w:val="00075BAA"/>
    <w:rsid w:val="00075F24"/>
    <w:rsid w:val="00083893"/>
    <w:rsid w:val="00084AE9"/>
    <w:rsid w:val="00091175"/>
    <w:rsid w:val="00093EAE"/>
    <w:rsid w:val="00096F15"/>
    <w:rsid w:val="00097F53"/>
    <w:rsid w:val="000A6435"/>
    <w:rsid w:val="000B37F3"/>
    <w:rsid w:val="000D2F90"/>
    <w:rsid w:val="000D3601"/>
    <w:rsid w:val="000D73BF"/>
    <w:rsid w:val="000E1BAD"/>
    <w:rsid w:val="000E6887"/>
    <w:rsid w:val="0011080F"/>
    <w:rsid w:val="001143ED"/>
    <w:rsid w:val="001149A6"/>
    <w:rsid w:val="001163C7"/>
    <w:rsid w:val="00121A22"/>
    <w:rsid w:val="00132842"/>
    <w:rsid w:val="00133860"/>
    <w:rsid w:val="001344B8"/>
    <w:rsid w:val="00141936"/>
    <w:rsid w:val="001468CD"/>
    <w:rsid w:val="00147714"/>
    <w:rsid w:val="00152A0F"/>
    <w:rsid w:val="00155577"/>
    <w:rsid w:val="0015656A"/>
    <w:rsid w:val="00160CE1"/>
    <w:rsid w:val="001655A9"/>
    <w:rsid w:val="00167EC1"/>
    <w:rsid w:val="00171F5F"/>
    <w:rsid w:val="001869BE"/>
    <w:rsid w:val="001932B4"/>
    <w:rsid w:val="00193ACB"/>
    <w:rsid w:val="00194E44"/>
    <w:rsid w:val="001A7F47"/>
    <w:rsid w:val="001C30B7"/>
    <w:rsid w:val="001D3002"/>
    <w:rsid w:val="001D77C7"/>
    <w:rsid w:val="001D7CEF"/>
    <w:rsid w:val="001E33BC"/>
    <w:rsid w:val="001E48E2"/>
    <w:rsid w:val="001E4DB0"/>
    <w:rsid w:val="001E576A"/>
    <w:rsid w:val="001F4A1E"/>
    <w:rsid w:val="00200B26"/>
    <w:rsid w:val="00204F5D"/>
    <w:rsid w:val="002059E7"/>
    <w:rsid w:val="0021130B"/>
    <w:rsid w:val="002146F5"/>
    <w:rsid w:val="002160C9"/>
    <w:rsid w:val="0022054E"/>
    <w:rsid w:val="002219C1"/>
    <w:rsid w:val="002229D5"/>
    <w:rsid w:val="00222AF2"/>
    <w:rsid w:val="00231586"/>
    <w:rsid w:val="00232F93"/>
    <w:rsid w:val="00240271"/>
    <w:rsid w:val="002428F2"/>
    <w:rsid w:val="002429AD"/>
    <w:rsid w:val="00243764"/>
    <w:rsid w:val="00253802"/>
    <w:rsid w:val="002643BC"/>
    <w:rsid w:val="0026464C"/>
    <w:rsid w:val="00270D76"/>
    <w:rsid w:val="00287265"/>
    <w:rsid w:val="00290555"/>
    <w:rsid w:val="00296478"/>
    <w:rsid w:val="002A361A"/>
    <w:rsid w:val="002A4C60"/>
    <w:rsid w:val="002B057A"/>
    <w:rsid w:val="002B35B9"/>
    <w:rsid w:val="002B63EA"/>
    <w:rsid w:val="002B788A"/>
    <w:rsid w:val="002C0DD9"/>
    <w:rsid w:val="002C6C12"/>
    <w:rsid w:val="002D0393"/>
    <w:rsid w:val="002D13D3"/>
    <w:rsid w:val="002D1EFE"/>
    <w:rsid w:val="002D3967"/>
    <w:rsid w:val="002D4CA7"/>
    <w:rsid w:val="002D4D70"/>
    <w:rsid w:val="002E2636"/>
    <w:rsid w:val="002E2E03"/>
    <w:rsid w:val="002E46C3"/>
    <w:rsid w:val="002E4915"/>
    <w:rsid w:val="002F26C8"/>
    <w:rsid w:val="002F7A93"/>
    <w:rsid w:val="00305439"/>
    <w:rsid w:val="00312CA6"/>
    <w:rsid w:val="0031510C"/>
    <w:rsid w:val="00325795"/>
    <w:rsid w:val="00326A25"/>
    <w:rsid w:val="003467B9"/>
    <w:rsid w:val="00350C7B"/>
    <w:rsid w:val="00353285"/>
    <w:rsid w:val="003534C9"/>
    <w:rsid w:val="00366A6D"/>
    <w:rsid w:val="003721E9"/>
    <w:rsid w:val="003773E3"/>
    <w:rsid w:val="003818CF"/>
    <w:rsid w:val="00387F66"/>
    <w:rsid w:val="00392BC0"/>
    <w:rsid w:val="00394FD0"/>
    <w:rsid w:val="003A440C"/>
    <w:rsid w:val="003A68C8"/>
    <w:rsid w:val="003A7832"/>
    <w:rsid w:val="003B1C8E"/>
    <w:rsid w:val="003B5C1F"/>
    <w:rsid w:val="003D1E39"/>
    <w:rsid w:val="003D1EAE"/>
    <w:rsid w:val="003D47AA"/>
    <w:rsid w:val="003D49CD"/>
    <w:rsid w:val="003D715C"/>
    <w:rsid w:val="003F4DB4"/>
    <w:rsid w:val="003F5DFC"/>
    <w:rsid w:val="004022E4"/>
    <w:rsid w:val="0040290B"/>
    <w:rsid w:val="0041293E"/>
    <w:rsid w:val="00417E89"/>
    <w:rsid w:val="00421029"/>
    <w:rsid w:val="004230CC"/>
    <w:rsid w:val="00425872"/>
    <w:rsid w:val="004275EB"/>
    <w:rsid w:val="00430477"/>
    <w:rsid w:val="00432D29"/>
    <w:rsid w:val="00434752"/>
    <w:rsid w:val="004424AF"/>
    <w:rsid w:val="00445E19"/>
    <w:rsid w:val="00447D62"/>
    <w:rsid w:val="00453B73"/>
    <w:rsid w:val="00456905"/>
    <w:rsid w:val="00457643"/>
    <w:rsid w:val="004601EE"/>
    <w:rsid w:val="0046750F"/>
    <w:rsid w:val="00467ADD"/>
    <w:rsid w:val="0047553A"/>
    <w:rsid w:val="00475984"/>
    <w:rsid w:val="00484FF0"/>
    <w:rsid w:val="00485AD5"/>
    <w:rsid w:val="0049103C"/>
    <w:rsid w:val="004A2AB8"/>
    <w:rsid w:val="004B670E"/>
    <w:rsid w:val="004C17BA"/>
    <w:rsid w:val="004C3D39"/>
    <w:rsid w:val="004C7121"/>
    <w:rsid w:val="004D2A30"/>
    <w:rsid w:val="004D426E"/>
    <w:rsid w:val="004D4C82"/>
    <w:rsid w:val="004D6695"/>
    <w:rsid w:val="004F07A1"/>
    <w:rsid w:val="00502998"/>
    <w:rsid w:val="00510A24"/>
    <w:rsid w:val="00511D9B"/>
    <w:rsid w:val="00516A4A"/>
    <w:rsid w:val="00527DC1"/>
    <w:rsid w:val="00530B20"/>
    <w:rsid w:val="00532436"/>
    <w:rsid w:val="00532EF7"/>
    <w:rsid w:val="005378B0"/>
    <w:rsid w:val="005433FD"/>
    <w:rsid w:val="00555FA1"/>
    <w:rsid w:val="00571128"/>
    <w:rsid w:val="005727EA"/>
    <w:rsid w:val="005835F1"/>
    <w:rsid w:val="005842ED"/>
    <w:rsid w:val="005878B5"/>
    <w:rsid w:val="00591A4A"/>
    <w:rsid w:val="005A2E84"/>
    <w:rsid w:val="005A5238"/>
    <w:rsid w:val="005A75FD"/>
    <w:rsid w:val="005B109A"/>
    <w:rsid w:val="005B4B1C"/>
    <w:rsid w:val="005B69DF"/>
    <w:rsid w:val="005D0B10"/>
    <w:rsid w:val="005D7006"/>
    <w:rsid w:val="005D7F6F"/>
    <w:rsid w:val="005E410A"/>
    <w:rsid w:val="005E78B5"/>
    <w:rsid w:val="00600506"/>
    <w:rsid w:val="00607CB8"/>
    <w:rsid w:val="006117D7"/>
    <w:rsid w:val="00612F82"/>
    <w:rsid w:val="00641BA0"/>
    <w:rsid w:val="006447FB"/>
    <w:rsid w:val="00647A7B"/>
    <w:rsid w:val="00651CC6"/>
    <w:rsid w:val="006816DF"/>
    <w:rsid w:val="00684337"/>
    <w:rsid w:val="0068486D"/>
    <w:rsid w:val="006959AD"/>
    <w:rsid w:val="00696470"/>
    <w:rsid w:val="00697904"/>
    <w:rsid w:val="006A200C"/>
    <w:rsid w:val="006A71A0"/>
    <w:rsid w:val="006B214B"/>
    <w:rsid w:val="006B60AA"/>
    <w:rsid w:val="006C0B23"/>
    <w:rsid w:val="006C6AE0"/>
    <w:rsid w:val="006D1F07"/>
    <w:rsid w:val="006D2092"/>
    <w:rsid w:val="006D258F"/>
    <w:rsid w:val="006E1FD4"/>
    <w:rsid w:val="006E3C1D"/>
    <w:rsid w:val="006E53C7"/>
    <w:rsid w:val="006E57EB"/>
    <w:rsid w:val="006F44C9"/>
    <w:rsid w:val="006F50B0"/>
    <w:rsid w:val="006F753E"/>
    <w:rsid w:val="0070724F"/>
    <w:rsid w:val="00717495"/>
    <w:rsid w:val="00720ACC"/>
    <w:rsid w:val="00723F48"/>
    <w:rsid w:val="007355FB"/>
    <w:rsid w:val="007370F2"/>
    <w:rsid w:val="00742C3B"/>
    <w:rsid w:val="00745E57"/>
    <w:rsid w:val="0076325E"/>
    <w:rsid w:val="00770B42"/>
    <w:rsid w:val="00772564"/>
    <w:rsid w:val="00776ED0"/>
    <w:rsid w:val="00777786"/>
    <w:rsid w:val="00780538"/>
    <w:rsid w:val="007812D4"/>
    <w:rsid w:val="00785E5B"/>
    <w:rsid w:val="00796D8D"/>
    <w:rsid w:val="007A6816"/>
    <w:rsid w:val="007B27E5"/>
    <w:rsid w:val="007B665B"/>
    <w:rsid w:val="007C3EF1"/>
    <w:rsid w:val="007D7199"/>
    <w:rsid w:val="007E0025"/>
    <w:rsid w:val="007E237A"/>
    <w:rsid w:val="007E2CF2"/>
    <w:rsid w:val="007E2D4C"/>
    <w:rsid w:val="007F064D"/>
    <w:rsid w:val="007F14E5"/>
    <w:rsid w:val="007F2A96"/>
    <w:rsid w:val="00804953"/>
    <w:rsid w:val="008062F2"/>
    <w:rsid w:val="008072E9"/>
    <w:rsid w:val="00815131"/>
    <w:rsid w:val="00816D8A"/>
    <w:rsid w:val="00821327"/>
    <w:rsid w:val="008216B1"/>
    <w:rsid w:val="008262A5"/>
    <w:rsid w:val="008306C7"/>
    <w:rsid w:val="00850434"/>
    <w:rsid w:val="00852DF1"/>
    <w:rsid w:val="00855A00"/>
    <w:rsid w:val="008562D9"/>
    <w:rsid w:val="00857E54"/>
    <w:rsid w:val="008607A2"/>
    <w:rsid w:val="00866616"/>
    <w:rsid w:val="00867A52"/>
    <w:rsid w:val="00876488"/>
    <w:rsid w:val="00880A20"/>
    <w:rsid w:val="00883811"/>
    <w:rsid w:val="008902BA"/>
    <w:rsid w:val="0089082C"/>
    <w:rsid w:val="00892C60"/>
    <w:rsid w:val="008A761D"/>
    <w:rsid w:val="008B07A9"/>
    <w:rsid w:val="008B22E6"/>
    <w:rsid w:val="008C0E64"/>
    <w:rsid w:val="008C25B6"/>
    <w:rsid w:val="008C2B59"/>
    <w:rsid w:val="008C7C0D"/>
    <w:rsid w:val="008D3293"/>
    <w:rsid w:val="008D38B8"/>
    <w:rsid w:val="008D6A7A"/>
    <w:rsid w:val="008E044E"/>
    <w:rsid w:val="009000C1"/>
    <w:rsid w:val="0090514E"/>
    <w:rsid w:val="00905D5A"/>
    <w:rsid w:val="009151D3"/>
    <w:rsid w:val="009153EF"/>
    <w:rsid w:val="00917192"/>
    <w:rsid w:val="00917E12"/>
    <w:rsid w:val="00921383"/>
    <w:rsid w:val="009217F1"/>
    <w:rsid w:val="00921CB4"/>
    <w:rsid w:val="009267E3"/>
    <w:rsid w:val="00926BAE"/>
    <w:rsid w:val="00926FBA"/>
    <w:rsid w:val="0092714A"/>
    <w:rsid w:val="00927E7C"/>
    <w:rsid w:val="00933BE5"/>
    <w:rsid w:val="00934301"/>
    <w:rsid w:val="00945DB8"/>
    <w:rsid w:val="00945FF2"/>
    <w:rsid w:val="009512CE"/>
    <w:rsid w:val="00954949"/>
    <w:rsid w:val="00966524"/>
    <w:rsid w:val="00972CF4"/>
    <w:rsid w:val="00980F85"/>
    <w:rsid w:val="009857C8"/>
    <w:rsid w:val="0098698B"/>
    <w:rsid w:val="009913B1"/>
    <w:rsid w:val="009921E2"/>
    <w:rsid w:val="009931BB"/>
    <w:rsid w:val="009A01F2"/>
    <w:rsid w:val="009B09F6"/>
    <w:rsid w:val="009B6CE8"/>
    <w:rsid w:val="009D0C1B"/>
    <w:rsid w:val="009D14B1"/>
    <w:rsid w:val="009D1DA1"/>
    <w:rsid w:val="009D2EBE"/>
    <w:rsid w:val="009D72C5"/>
    <w:rsid w:val="009E0192"/>
    <w:rsid w:val="009E6B3D"/>
    <w:rsid w:val="009E6CA0"/>
    <w:rsid w:val="009E71E2"/>
    <w:rsid w:val="009E7772"/>
    <w:rsid w:val="00A03206"/>
    <w:rsid w:val="00A150DC"/>
    <w:rsid w:val="00A22B55"/>
    <w:rsid w:val="00A300F8"/>
    <w:rsid w:val="00A33CDD"/>
    <w:rsid w:val="00A50CDB"/>
    <w:rsid w:val="00A53D9C"/>
    <w:rsid w:val="00A6448A"/>
    <w:rsid w:val="00A721C7"/>
    <w:rsid w:val="00A76F50"/>
    <w:rsid w:val="00A83D23"/>
    <w:rsid w:val="00A91491"/>
    <w:rsid w:val="00A94F6A"/>
    <w:rsid w:val="00AA477E"/>
    <w:rsid w:val="00AC2747"/>
    <w:rsid w:val="00AC611D"/>
    <w:rsid w:val="00AD1048"/>
    <w:rsid w:val="00AD27E1"/>
    <w:rsid w:val="00AD3BED"/>
    <w:rsid w:val="00AE1278"/>
    <w:rsid w:val="00AE57E6"/>
    <w:rsid w:val="00AF1254"/>
    <w:rsid w:val="00AF3AF4"/>
    <w:rsid w:val="00B05DB5"/>
    <w:rsid w:val="00B14982"/>
    <w:rsid w:val="00B154DA"/>
    <w:rsid w:val="00B15ABA"/>
    <w:rsid w:val="00B15B71"/>
    <w:rsid w:val="00B226B4"/>
    <w:rsid w:val="00B25AC0"/>
    <w:rsid w:val="00B6098C"/>
    <w:rsid w:val="00B60AF1"/>
    <w:rsid w:val="00B6196D"/>
    <w:rsid w:val="00B70B55"/>
    <w:rsid w:val="00B70B6F"/>
    <w:rsid w:val="00B710F4"/>
    <w:rsid w:val="00B85DB2"/>
    <w:rsid w:val="00B86943"/>
    <w:rsid w:val="00B87652"/>
    <w:rsid w:val="00B923E5"/>
    <w:rsid w:val="00BA6BA6"/>
    <w:rsid w:val="00BB504F"/>
    <w:rsid w:val="00BC0A49"/>
    <w:rsid w:val="00BC5972"/>
    <w:rsid w:val="00BE0E15"/>
    <w:rsid w:val="00BE579D"/>
    <w:rsid w:val="00BF5F35"/>
    <w:rsid w:val="00C062A6"/>
    <w:rsid w:val="00C077EF"/>
    <w:rsid w:val="00C11E43"/>
    <w:rsid w:val="00C174A3"/>
    <w:rsid w:val="00C2082A"/>
    <w:rsid w:val="00C21084"/>
    <w:rsid w:val="00C24641"/>
    <w:rsid w:val="00C25D95"/>
    <w:rsid w:val="00C30B33"/>
    <w:rsid w:val="00C31270"/>
    <w:rsid w:val="00C36BDD"/>
    <w:rsid w:val="00C55171"/>
    <w:rsid w:val="00C6080F"/>
    <w:rsid w:val="00C62A09"/>
    <w:rsid w:val="00C65FC6"/>
    <w:rsid w:val="00C711A0"/>
    <w:rsid w:val="00C73B71"/>
    <w:rsid w:val="00C77AF4"/>
    <w:rsid w:val="00C81415"/>
    <w:rsid w:val="00C824A4"/>
    <w:rsid w:val="00C8284C"/>
    <w:rsid w:val="00C82F46"/>
    <w:rsid w:val="00C91200"/>
    <w:rsid w:val="00C95689"/>
    <w:rsid w:val="00CA17EC"/>
    <w:rsid w:val="00CA273E"/>
    <w:rsid w:val="00CA4E71"/>
    <w:rsid w:val="00CA6B0A"/>
    <w:rsid w:val="00CB1016"/>
    <w:rsid w:val="00CB7E85"/>
    <w:rsid w:val="00CC06FE"/>
    <w:rsid w:val="00CC0D29"/>
    <w:rsid w:val="00CC5E29"/>
    <w:rsid w:val="00CC7399"/>
    <w:rsid w:val="00CC7BE3"/>
    <w:rsid w:val="00CD5A88"/>
    <w:rsid w:val="00CE1FA5"/>
    <w:rsid w:val="00CE599F"/>
    <w:rsid w:val="00CF5A38"/>
    <w:rsid w:val="00D012F7"/>
    <w:rsid w:val="00D025D0"/>
    <w:rsid w:val="00D031B5"/>
    <w:rsid w:val="00D07954"/>
    <w:rsid w:val="00D13F81"/>
    <w:rsid w:val="00D168A8"/>
    <w:rsid w:val="00D17A84"/>
    <w:rsid w:val="00D20222"/>
    <w:rsid w:val="00D224CC"/>
    <w:rsid w:val="00D25B35"/>
    <w:rsid w:val="00D26B26"/>
    <w:rsid w:val="00D56C6D"/>
    <w:rsid w:val="00D71F0A"/>
    <w:rsid w:val="00D73FD7"/>
    <w:rsid w:val="00D74AD3"/>
    <w:rsid w:val="00D77FF9"/>
    <w:rsid w:val="00D80922"/>
    <w:rsid w:val="00D81A78"/>
    <w:rsid w:val="00D84C5C"/>
    <w:rsid w:val="00D86725"/>
    <w:rsid w:val="00D87078"/>
    <w:rsid w:val="00D91E39"/>
    <w:rsid w:val="00D9247D"/>
    <w:rsid w:val="00DA029A"/>
    <w:rsid w:val="00DA4630"/>
    <w:rsid w:val="00DB0EE7"/>
    <w:rsid w:val="00DB26E2"/>
    <w:rsid w:val="00DC4BCB"/>
    <w:rsid w:val="00DD5F3A"/>
    <w:rsid w:val="00DF0B07"/>
    <w:rsid w:val="00E075DA"/>
    <w:rsid w:val="00E2431C"/>
    <w:rsid w:val="00E32289"/>
    <w:rsid w:val="00E34EEB"/>
    <w:rsid w:val="00E36AAC"/>
    <w:rsid w:val="00E36B5A"/>
    <w:rsid w:val="00E42184"/>
    <w:rsid w:val="00E4254F"/>
    <w:rsid w:val="00E44AAF"/>
    <w:rsid w:val="00E51B94"/>
    <w:rsid w:val="00E546EC"/>
    <w:rsid w:val="00E55F01"/>
    <w:rsid w:val="00E72B53"/>
    <w:rsid w:val="00E739F2"/>
    <w:rsid w:val="00E76530"/>
    <w:rsid w:val="00E8396A"/>
    <w:rsid w:val="00E854A5"/>
    <w:rsid w:val="00E9048A"/>
    <w:rsid w:val="00E90CD0"/>
    <w:rsid w:val="00E95BF4"/>
    <w:rsid w:val="00EA317D"/>
    <w:rsid w:val="00EB19FF"/>
    <w:rsid w:val="00EB51D2"/>
    <w:rsid w:val="00ED1E7B"/>
    <w:rsid w:val="00ED2985"/>
    <w:rsid w:val="00EF1E5E"/>
    <w:rsid w:val="00EF5197"/>
    <w:rsid w:val="00EF73EE"/>
    <w:rsid w:val="00F031ED"/>
    <w:rsid w:val="00F10F00"/>
    <w:rsid w:val="00F1129C"/>
    <w:rsid w:val="00F17E2E"/>
    <w:rsid w:val="00F20808"/>
    <w:rsid w:val="00F22EB1"/>
    <w:rsid w:val="00F46369"/>
    <w:rsid w:val="00F526F5"/>
    <w:rsid w:val="00F55120"/>
    <w:rsid w:val="00F5767C"/>
    <w:rsid w:val="00F6396F"/>
    <w:rsid w:val="00F675ED"/>
    <w:rsid w:val="00F72A69"/>
    <w:rsid w:val="00F8182B"/>
    <w:rsid w:val="00F81CCD"/>
    <w:rsid w:val="00F82A73"/>
    <w:rsid w:val="00F93D3B"/>
    <w:rsid w:val="00FA0696"/>
    <w:rsid w:val="00FA4764"/>
    <w:rsid w:val="00FA648A"/>
    <w:rsid w:val="00FC3F43"/>
    <w:rsid w:val="00FC4563"/>
    <w:rsid w:val="00FC583B"/>
    <w:rsid w:val="00FE0624"/>
    <w:rsid w:val="00FE1183"/>
    <w:rsid w:val="00FE5EB2"/>
    <w:rsid w:val="00FF0188"/>
    <w:rsid w:val="00FF05BB"/>
    <w:rsid w:val="00FF136E"/>
    <w:rsid w:val="00FF3940"/>
    <w:rsid w:val="00FF4702"/>
    <w:rsid w:val="00FF7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szCs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72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372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3372F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ind w:left="360"/>
      <w:jc w:val="both"/>
    </w:pPr>
    <w:rPr>
      <w:i/>
      <w:iCs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3372F"/>
    <w:rPr>
      <w:sz w:val="24"/>
      <w:szCs w:val="24"/>
    </w:rPr>
  </w:style>
  <w:style w:type="paragraph" w:customStyle="1" w:styleId="Nincstrkz">
    <w:name w:val="Nincs térköz"/>
    <w:uiPriority w:val="99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3372F"/>
    <w:rPr>
      <w:sz w:val="24"/>
      <w:szCs w:val="24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3372F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5A7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72F"/>
    <w:rPr>
      <w:sz w:val="0"/>
      <w:szCs w:val="0"/>
    </w:rPr>
  </w:style>
  <w:style w:type="paragraph" w:customStyle="1" w:styleId="CharCharCharChar">
    <w:name w:val="Char Char Char Char"/>
    <w:basedOn w:val="Normal"/>
    <w:uiPriority w:val="99"/>
    <w:rsid w:val="004D426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4D426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Char">
    <w:name w:val="Char"/>
    <w:basedOn w:val="Normal"/>
    <w:uiPriority w:val="99"/>
    <w:rsid w:val="00AE127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">
    <w:name w:val="Char1"/>
    <w:basedOn w:val="Normal"/>
    <w:uiPriority w:val="99"/>
    <w:rsid w:val="008607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143ED"/>
    <w:pPr>
      <w:spacing w:before="100" w:beforeAutospacing="1" w:after="120" w:line="276" w:lineRule="auto"/>
      <w:ind w:left="720"/>
      <w:contextualSpacing/>
      <w:jc w:val="both"/>
    </w:pPr>
    <w:rPr>
      <w:rFonts w:ascii="Verdana" w:hAnsi="Verdan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102</Words>
  <Characters>706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Dunavecse Város Önkormányzatának Képviselő Testülete</dc:title>
  <dc:subject/>
  <dc:creator>.</dc:creator>
  <cp:keywords/>
  <dc:description/>
  <cp:lastModifiedBy>admin</cp:lastModifiedBy>
  <cp:revision>3</cp:revision>
  <cp:lastPrinted>2023-02-27T12:11:00Z</cp:lastPrinted>
  <dcterms:created xsi:type="dcterms:W3CDTF">2023-02-27T12:11:00Z</dcterms:created>
  <dcterms:modified xsi:type="dcterms:W3CDTF">2023-02-27T12:11:00Z</dcterms:modified>
</cp:coreProperties>
</file>